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Hildesheimer Hbf - Gerüstbauarbeiten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